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6CF7B84E" w:rsidR="004F0988" w:rsidRPr="007B19A7" w:rsidRDefault="004F0988" w:rsidP="00403042">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235377">
              <w:rPr>
                <w:lang w:val="sv-SE"/>
              </w:rPr>
              <w:t>8</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9412AE" w:rsidRPr="007B19A7">
              <w:rPr>
                <w:sz w:val="32"/>
                <w:lang w:val="sv-SE"/>
              </w:rPr>
              <w:t>202</w:t>
            </w:r>
            <w:r w:rsidR="009412AE">
              <w:rPr>
                <w:sz w:val="32"/>
                <w:lang w:val="sv-SE"/>
              </w:rPr>
              <w:t>4</w:t>
            </w:r>
            <w:r w:rsidR="001C5A18">
              <w:rPr>
                <w:sz w:val="32"/>
                <w:lang w:val="sv-SE"/>
              </w:rPr>
              <w:t>-</w:t>
            </w:r>
            <w:bookmarkEnd w:id="3"/>
            <w:r w:rsidR="00235377">
              <w:rPr>
                <w:sz w:val="32"/>
                <w:lang w:val="sv-SE"/>
              </w:rPr>
              <w:t>0</w:t>
            </w:r>
            <w:r w:rsidR="00403042">
              <w:rPr>
                <w:sz w:val="32"/>
                <w:lang w:val="sv-SE"/>
              </w:rPr>
              <w:t>9</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36ECB755" w14:textId="77777777" w:rsidR="00F1708A"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1708A">
        <w:t>Foreword</w:t>
      </w:r>
      <w:r w:rsidR="00F1708A">
        <w:tab/>
      </w:r>
      <w:r w:rsidR="00F1708A">
        <w:fldChar w:fldCharType="begin"/>
      </w:r>
      <w:r w:rsidR="00F1708A">
        <w:instrText xml:space="preserve"> PAGEREF _Toc175904643 \h </w:instrText>
      </w:r>
      <w:r w:rsidR="00F1708A">
        <w:fldChar w:fldCharType="separate"/>
      </w:r>
      <w:r w:rsidR="00F1708A">
        <w:t>4</w:t>
      </w:r>
      <w:r w:rsidR="00F1708A">
        <w:fldChar w:fldCharType="end"/>
      </w:r>
    </w:p>
    <w:p w14:paraId="32420D00" w14:textId="77777777" w:rsidR="00F1708A" w:rsidRDefault="00F1708A">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_Toc175904644 \h </w:instrText>
      </w:r>
      <w:r>
        <w:fldChar w:fldCharType="separate"/>
      </w:r>
      <w:r>
        <w:t>5</w:t>
      </w:r>
      <w:r>
        <w:fldChar w:fldCharType="end"/>
      </w:r>
    </w:p>
    <w:p w14:paraId="2AF979AA" w14:textId="77777777" w:rsidR="00F1708A" w:rsidRDefault="00F1708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_Toc175904645 \h </w:instrText>
      </w:r>
      <w:r>
        <w:fldChar w:fldCharType="separate"/>
      </w:r>
      <w:r>
        <w:t>5</w:t>
      </w:r>
      <w:r>
        <w:fldChar w:fldCharType="end"/>
      </w:r>
    </w:p>
    <w:p w14:paraId="3FBD3F3B" w14:textId="77777777" w:rsidR="00F1708A" w:rsidRDefault="00F1708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_Toc175904646 \h </w:instrText>
      </w:r>
      <w:r>
        <w:fldChar w:fldCharType="separate"/>
      </w:r>
      <w:r>
        <w:t>6</w:t>
      </w:r>
      <w:r>
        <w:fldChar w:fldCharType="end"/>
      </w:r>
    </w:p>
    <w:p w14:paraId="5A2F976B" w14:textId="77777777" w:rsidR="00F1708A" w:rsidRDefault="00F1708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_Toc175904647 \h </w:instrText>
      </w:r>
      <w:r>
        <w:fldChar w:fldCharType="separate"/>
      </w:r>
      <w:r>
        <w:t>6</w:t>
      </w:r>
      <w:r>
        <w:fldChar w:fldCharType="end"/>
      </w:r>
    </w:p>
    <w:p w14:paraId="6ED0CDAB" w14:textId="77777777" w:rsidR="00F1708A" w:rsidRDefault="00F1708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_Toc175904648 \h </w:instrText>
      </w:r>
      <w:r>
        <w:fldChar w:fldCharType="separate"/>
      </w:r>
      <w:r>
        <w:t>6</w:t>
      </w:r>
      <w:r>
        <w:fldChar w:fldCharType="end"/>
      </w:r>
    </w:p>
    <w:p w14:paraId="5B6F053E" w14:textId="77777777" w:rsidR="00F1708A" w:rsidRDefault="00F1708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_Toc175904649 \h </w:instrText>
      </w:r>
      <w:r>
        <w:fldChar w:fldCharType="separate"/>
      </w:r>
      <w:r>
        <w:t>7</w:t>
      </w:r>
      <w:r>
        <w:fldChar w:fldCharType="end"/>
      </w:r>
    </w:p>
    <w:p w14:paraId="4D28F98F" w14:textId="77777777" w:rsidR="00F1708A" w:rsidRDefault="00F1708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_Toc175904650 \h </w:instrText>
      </w:r>
      <w:r>
        <w:fldChar w:fldCharType="separate"/>
      </w:r>
      <w:r>
        <w:t>7</w:t>
      </w:r>
      <w:r>
        <w:fldChar w:fldCharType="end"/>
      </w:r>
    </w:p>
    <w:p w14:paraId="37FABB37" w14:textId="77777777" w:rsidR="00F1708A" w:rsidRDefault="00F1708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_Toc175904651 \h </w:instrText>
      </w:r>
      <w:r>
        <w:fldChar w:fldCharType="separate"/>
      </w:r>
      <w:r>
        <w:t>7</w:t>
      </w:r>
      <w:r>
        <w:fldChar w:fldCharType="end"/>
      </w:r>
    </w:p>
    <w:p w14:paraId="28ED05C6" w14:textId="77777777" w:rsidR="00F1708A" w:rsidRDefault="00F1708A">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_Toc175904652 \h </w:instrText>
      </w:r>
      <w:r>
        <w:fldChar w:fldCharType="separate"/>
      </w:r>
      <w:r>
        <w:t>7</w:t>
      </w:r>
      <w:r>
        <w:fldChar w:fldCharType="end"/>
      </w:r>
    </w:p>
    <w:p w14:paraId="280339C6" w14:textId="77777777" w:rsidR="00F1708A" w:rsidRDefault="00F1708A">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_Toc175904653 \h </w:instrText>
      </w:r>
      <w:r>
        <w:fldChar w:fldCharType="separate"/>
      </w:r>
      <w:r>
        <w:t>7</w:t>
      </w:r>
      <w:r>
        <w:fldChar w:fldCharType="end"/>
      </w:r>
    </w:p>
    <w:p w14:paraId="1ECC274A" w14:textId="77777777" w:rsidR="00F1708A" w:rsidRDefault="00F1708A">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_Toc175904654 \h </w:instrText>
      </w:r>
      <w:r>
        <w:fldChar w:fldCharType="separate"/>
      </w:r>
      <w:r>
        <w:t>8</w:t>
      </w:r>
      <w:r>
        <w:fldChar w:fldCharType="end"/>
      </w:r>
    </w:p>
    <w:p w14:paraId="190C0ADE" w14:textId="77777777" w:rsidR="00F1708A" w:rsidRDefault="00F1708A">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_Toc175904655 \h </w:instrText>
      </w:r>
      <w:r>
        <w:fldChar w:fldCharType="separate"/>
      </w:r>
      <w:r>
        <w:t>10</w:t>
      </w:r>
      <w:r>
        <w:fldChar w:fldCharType="end"/>
      </w:r>
    </w:p>
    <w:p w14:paraId="7E0996F9" w14:textId="77777777" w:rsidR="00F1708A" w:rsidRDefault="00F1708A">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_Toc175904656 \h </w:instrText>
      </w:r>
      <w:r>
        <w:fldChar w:fldCharType="separate"/>
      </w:r>
      <w:r>
        <w:t>13</w:t>
      </w:r>
      <w:r>
        <w:fldChar w:fldCharType="end"/>
      </w:r>
    </w:p>
    <w:p w14:paraId="50F1D4BA" w14:textId="77777777" w:rsidR="00F1708A" w:rsidRDefault="00F1708A">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_Toc175904657 \h </w:instrText>
      </w:r>
      <w:r>
        <w:fldChar w:fldCharType="separate"/>
      </w:r>
      <w:r>
        <w:t>13</w:t>
      </w:r>
      <w:r>
        <w:fldChar w:fldCharType="end"/>
      </w:r>
    </w:p>
    <w:p w14:paraId="687AD097" w14:textId="77777777" w:rsidR="00F1708A" w:rsidRDefault="00F1708A">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_Toc175904658 \h </w:instrText>
      </w:r>
      <w:r>
        <w:fldChar w:fldCharType="separate"/>
      </w:r>
      <w:r>
        <w:t>16</w:t>
      </w:r>
      <w:r>
        <w:fldChar w:fldCharType="end"/>
      </w:r>
    </w:p>
    <w:p w14:paraId="4AA115B5" w14:textId="77777777" w:rsidR="00F1708A" w:rsidRDefault="00F1708A">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_Toc175904659 \h </w:instrText>
      </w:r>
      <w:r>
        <w:fldChar w:fldCharType="separate"/>
      </w:r>
      <w:r>
        <w:t>16</w:t>
      </w:r>
      <w:r>
        <w:fldChar w:fldCharType="end"/>
      </w:r>
    </w:p>
    <w:p w14:paraId="20CAAD54" w14:textId="77777777" w:rsidR="00F1708A" w:rsidRDefault="00F1708A">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_Toc175904660 \h </w:instrText>
      </w:r>
      <w:r>
        <w:fldChar w:fldCharType="separate"/>
      </w:r>
      <w:r>
        <w:t>17</w:t>
      </w:r>
      <w:r>
        <w:fldChar w:fldCharType="end"/>
      </w:r>
    </w:p>
    <w:p w14:paraId="1A682A90" w14:textId="77777777" w:rsidR="00F1708A" w:rsidRDefault="00F1708A">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_Toc175904661 \h </w:instrText>
      </w:r>
      <w:r>
        <w:fldChar w:fldCharType="separate"/>
      </w:r>
      <w:r>
        <w:t>18</w:t>
      </w:r>
      <w:r>
        <w:fldChar w:fldCharType="end"/>
      </w:r>
    </w:p>
    <w:p w14:paraId="29358EE3" w14:textId="77777777" w:rsidR="00F1708A" w:rsidRDefault="00F1708A">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_Toc175904662 \h </w:instrText>
      </w:r>
      <w:r>
        <w:fldChar w:fldCharType="separate"/>
      </w:r>
      <w:r>
        <w:t>19</w:t>
      </w:r>
      <w:r>
        <w:fldChar w:fldCharType="end"/>
      </w:r>
    </w:p>
    <w:p w14:paraId="06B75344" w14:textId="77777777" w:rsidR="00F1708A" w:rsidRDefault="00F1708A">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_Toc175904663 \h </w:instrText>
      </w:r>
      <w:r>
        <w:fldChar w:fldCharType="separate"/>
      </w:r>
      <w:r>
        <w:t>19</w:t>
      </w:r>
      <w:r>
        <w:fldChar w:fldCharType="end"/>
      </w:r>
    </w:p>
    <w:p w14:paraId="4201FF0A" w14:textId="77777777" w:rsidR="00F1708A" w:rsidRDefault="00F1708A">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_Toc175904664 \h </w:instrText>
      </w:r>
      <w:r>
        <w:fldChar w:fldCharType="separate"/>
      </w:r>
      <w:r>
        <w:t>19</w:t>
      </w:r>
      <w:r>
        <w:fldChar w:fldCharType="end"/>
      </w:r>
    </w:p>
    <w:p w14:paraId="61A20A55" w14:textId="77777777" w:rsidR="00F1708A" w:rsidRDefault="00F1708A">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_Toc175904665 \h </w:instrText>
      </w:r>
      <w:r>
        <w:fldChar w:fldCharType="separate"/>
      </w:r>
      <w:r>
        <w:t>19</w:t>
      </w:r>
      <w:r>
        <w:fldChar w:fldCharType="end"/>
      </w:r>
    </w:p>
    <w:p w14:paraId="207347B5" w14:textId="77777777" w:rsidR="00F1708A" w:rsidRDefault="00F1708A">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_Toc175904666 \h </w:instrText>
      </w:r>
      <w:r>
        <w:fldChar w:fldCharType="separate"/>
      </w:r>
      <w:r>
        <w:t>20</w:t>
      </w:r>
      <w:r>
        <w:fldChar w:fldCharType="end"/>
      </w:r>
    </w:p>
    <w:p w14:paraId="0192A2A8" w14:textId="77777777" w:rsidR="00F1708A" w:rsidRDefault="00F1708A">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_Toc175904667 \h </w:instrText>
      </w:r>
      <w:r>
        <w:fldChar w:fldCharType="separate"/>
      </w:r>
      <w:r>
        <w:t>20</w:t>
      </w:r>
      <w:r>
        <w:fldChar w:fldCharType="end"/>
      </w:r>
    </w:p>
    <w:p w14:paraId="7176A779" w14:textId="77777777" w:rsidR="00F1708A" w:rsidRDefault="00F1708A">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_Toc175904668 \h </w:instrText>
      </w:r>
      <w:r>
        <w:fldChar w:fldCharType="separate"/>
      </w:r>
      <w:r>
        <w:t>20</w:t>
      </w:r>
      <w:r>
        <w:fldChar w:fldCharType="end"/>
      </w:r>
    </w:p>
    <w:p w14:paraId="7003BFBF" w14:textId="77777777" w:rsidR="00F1708A" w:rsidRDefault="00F1708A">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_Toc175904669 \h </w:instrText>
      </w:r>
      <w:r>
        <w:fldChar w:fldCharType="separate"/>
      </w:r>
      <w:r>
        <w:t>21</w:t>
      </w:r>
      <w:r>
        <w:fldChar w:fldCharType="end"/>
      </w:r>
    </w:p>
    <w:p w14:paraId="5ADFF241" w14:textId="77777777" w:rsidR="00F1708A" w:rsidRDefault="00F1708A">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_Toc175904670 \h </w:instrText>
      </w:r>
      <w:r>
        <w:fldChar w:fldCharType="separate"/>
      </w:r>
      <w:r>
        <w:t>21</w:t>
      </w:r>
      <w:r>
        <w:fldChar w:fldCharType="end"/>
      </w:r>
    </w:p>
    <w:p w14:paraId="5C5D88CB" w14:textId="77777777" w:rsidR="00F1708A" w:rsidRDefault="00F1708A">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_Toc175904671 \h </w:instrText>
      </w:r>
      <w:r>
        <w:fldChar w:fldCharType="separate"/>
      </w:r>
      <w:r>
        <w:t>21</w:t>
      </w:r>
      <w:r>
        <w:fldChar w:fldCharType="end"/>
      </w:r>
    </w:p>
    <w:p w14:paraId="0B55C424" w14:textId="77777777" w:rsidR="00F1708A" w:rsidRDefault="00F1708A">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_Toc175904672 \h </w:instrText>
      </w:r>
      <w:r>
        <w:fldChar w:fldCharType="separate"/>
      </w:r>
      <w:r>
        <w:t>21</w:t>
      </w:r>
      <w:r>
        <w:fldChar w:fldCharType="end"/>
      </w:r>
    </w:p>
    <w:p w14:paraId="74525E3C" w14:textId="77777777" w:rsidR="00F1708A" w:rsidRDefault="00F1708A">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_Toc175904673 \h </w:instrText>
      </w:r>
      <w:r>
        <w:fldChar w:fldCharType="separate"/>
      </w:r>
      <w:r>
        <w:t>21</w:t>
      </w:r>
      <w:r>
        <w:fldChar w:fldCharType="end"/>
      </w:r>
    </w:p>
    <w:p w14:paraId="16F616BD" w14:textId="77777777" w:rsidR="00F1708A" w:rsidRDefault="00F1708A">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_Toc175904674 \h </w:instrText>
      </w:r>
      <w:r>
        <w:fldChar w:fldCharType="separate"/>
      </w:r>
      <w:r>
        <w:t>21</w:t>
      </w:r>
      <w:r>
        <w:fldChar w:fldCharType="end"/>
      </w:r>
    </w:p>
    <w:p w14:paraId="79D31CB6" w14:textId="77777777" w:rsidR="00F1708A" w:rsidRDefault="00F1708A">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_Toc175904675 \h </w:instrText>
      </w:r>
      <w:r>
        <w:fldChar w:fldCharType="separate"/>
      </w:r>
      <w:r>
        <w:t>22</w:t>
      </w:r>
      <w:r>
        <w:fldChar w:fldCharType="end"/>
      </w:r>
    </w:p>
    <w:p w14:paraId="330159F8" w14:textId="77777777" w:rsidR="00F1708A" w:rsidRDefault="00F1708A">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_Toc175904676 \h </w:instrText>
      </w:r>
      <w:r>
        <w:fldChar w:fldCharType="separate"/>
      </w:r>
      <w:r>
        <w:t>22</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75904643"/>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75904644"/>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0" w:name="_Toc175904645"/>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5980EE81" w:rsidR="004D193F" w:rsidRDefault="004D193F"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bookmarkStart w:id="23" w:name="_GoBack"/>
            <w:bookmarkEnd w:id="23"/>
          </w:p>
        </w:tc>
        <w:tc>
          <w:tcPr>
            <w:tcW w:w="2126" w:type="dxa"/>
            <w:tcBorders>
              <w:top w:val="single" w:sz="4" w:space="0" w:color="auto"/>
              <w:left w:val="nil"/>
              <w:bottom w:val="single" w:sz="4" w:space="0" w:color="auto"/>
              <w:right w:val="single" w:sz="4" w:space="0" w:color="000000"/>
            </w:tcBorders>
            <w:shd w:val="clear" w:color="auto" w:fill="auto"/>
          </w:tcPr>
          <w:p w14:paraId="7B1E53F3" w14:textId="6C22DF50" w:rsidR="00235377" w:rsidRDefault="00235377"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52893EF1"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75904646"/>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7397DA31" w14:textId="77777777" w:rsidR="00080512" w:rsidRPr="002304E4" w:rsidRDefault="00080512">
      <w:pPr>
        <w:pStyle w:val="1"/>
      </w:pPr>
      <w:bookmarkStart w:id="27" w:name="definitions"/>
      <w:bookmarkStart w:id="28" w:name="_Toc175904647"/>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75904648"/>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lastRenderedPageBreak/>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75904649"/>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75904650"/>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75904651"/>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75904652"/>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35" w:name="_Toc175904653"/>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37" w:name="_Toc175904654"/>
      <w:r w:rsidRPr="00867D68">
        <w:t>4.</w:t>
      </w:r>
      <w:r>
        <w:t>3</w:t>
      </w:r>
      <w:r w:rsidRPr="00867D68">
        <w:tab/>
      </w:r>
      <w:r>
        <w:t>"</w:t>
      </w:r>
      <w:r w:rsidRPr="006C537B">
        <w:t>E-UTRA CA Configurations</w:t>
      </w:r>
      <w:r>
        <w:t>"</w:t>
      </w:r>
      <w:r w:rsidRPr="00867D68">
        <w:t xml:space="preserve"> worksheet</w:t>
      </w:r>
      <w:bookmarkEnd w:id="37"/>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lastRenderedPageBreak/>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D54532" w:rsidRPr="00BB11A8" w:rsidRDefault="00D5453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D54532" w:rsidRPr="00BB11A8" w:rsidRDefault="00D5453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D54532" w:rsidRPr="00BB11A8" w:rsidRDefault="00D5453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D54532" w:rsidRPr="00BB11A8" w:rsidRDefault="00D5453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D54532" w:rsidRPr="00453124" w:rsidRDefault="00D5453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D54532" w:rsidRPr="00453124" w:rsidRDefault="00D5453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8" w:name="_Toc175904655"/>
      <w:r w:rsidRPr="00867D68">
        <w:t>4.</w:t>
      </w:r>
      <w:r>
        <w:t>4</w:t>
      </w:r>
      <w:r w:rsidRPr="00867D68">
        <w:tab/>
      </w:r>
      <w:r>
        <w:t>"CA Config Status Report "</w:t>
      </w:r>
      <w:r w:rsidRPr="00867D68">
        <w:t xml:space="preserve"> worksheet</w:t>
      </w:r>
      <w:bookmarkEnd w:id="3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9" w:name="_Toc175904656"/>
      <w:r w:rsidRPr="00A95FDB">
        <w:t>5</w:t>
      </w:r>
      <w:r w:rsidR="00D8058B" w:rsidRPr="00A95FDB">
        <w:tab/>
      </w:r>
      <w:bookmarkStart w:id="4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40"/>
    </w:p>
    <w:p w14:paraId="0B00B070" w14:textId="5AFC2D1A" w:rsidR="00EF458D" w:rsidRDefault="00EF458D" w:rsidP="00EF458D">
      <w:pPr>
        <w:pStyle w:val="2"/>
      </w:pPr>
      <w:bookmarkStart w:id="41" w:name="_Toc17590465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1"/>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2" w:name="_Toc175904658"/>
      <w:r>
        <w:t>5.2</w:t>
      </w:r>
      <w:r>
        <w:tab/>
        <w:t>Using the E-UTRA CA configuration WP</w:t>
      </w:r>
      <w:bookmarkEnd w:id="42"/>
      <w:r>
        <w:t xml:space="preserve"> </w:t>
      </w:r>
    </w:p>
    <w:p w14:paraId="29706B41" w14:textId="152C1762" w:rsidR="00091D02" w:rsidRDefault="00091D02" w:rsidP="00091D02">
      <w:pPr>
        <w:pStyle w:val="3"/>
      </w:pPr>
      <w:bookmarkStart w:id="43" w:name="_Toc175904659"/>
      <w:r>
        <w:t>5.2.1</w:t>
      </w:r>
      <w:r>
        <w:tab/>
        <w:t>General</w:t>
      </w:r>
      <w:bookmarkEnd w:id="4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4" w:name="_Toc175904660"/>
      <w:r>
        <w:t>5.2.2</w:t>
      </w:r>
      <w:r>
        <w:tab/>
        <w:t>Maintaining the WP</w:t>
      </w:r>
      <w:bookmarkEnd w:id="44"/>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5" w:name="_Toc175904661"/>
      <w:r>
        <w:t>5.2.3</w:t>
      </w:r>
      <w:r>
        <w:tab/>
        <w:t xml:space="preserve">Splitting </w:t>
      </w:r>
      <w:r w:rsidR="004E46D9">
        <w:t>a</w:t>
      </w:r>
      <w:r>
        <w:t xml:space="preserve"> WP between completed and not completed E-UTRA CA configurations</w:t>
      </w:r>
      <w:bookmarkEnd w:id="4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6" w:name="_Toc17590466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6"/>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7" w:name="_Toc17590466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8" w:name="_Toc175904664"/>
      <w:r>
        <w:t>6</w:t>
      </w:r>
      <w:r>
        <w:tab/>
        <w:t xml:space="preserve">PRD rapporteur </w:t>
      </w:r>
      <w:r w:rsidRPr="00A95FDB">
        <w:t>guide</w:t>
      </w:r>
      <w:r>
        <w:t>lines</w:t>
      </w:r>
      <w:bookmarkEnd w:id="48"/>
    </w:p>
    <w:p w14:paraId="7618FD3A" w14:textId="2BDBDD1D" w:rsidR="006B417B" w:rsidRDefault="006B417B" w:rsidP="006B417B">
      <w:pPr>
        <w:pStyle w:val="2"/>
      </w:pPr>
      <w:bookmarkStart w:id="49" w:name="_Toc175904665"/>
      <w:r>
        <w:t>6.1</w:t>
      </w:r>
      <w:r w:rsidRPr="00A95FDB">
        <w:tab/>
      </w:r>
      <w:r>
        <w:t>Handling assignment requests</w:t>
      </w:r>
      <w:bookmarkEnd w:id="4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50" w:name="_Toc17590466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50"/>
    </w:p>
    <w:p w14:paraId="4360FB18" w14:textId="5927B316" w:rsidR="00666CC7" w:rsidRDefault="00666CC7" w:rsidP="00666CC7">
      <w:pPr>
        <w:pStyle w:val="3"/>
      </w:pPr>
      <w:bookmarkStart w:id="51" w:name="_Toc175904667"/>
      <w:r>
        <w:t>6.2.1</w:t>
      </w:r>
      <w:r w:rsidRPr="00A95FDB">
        <w:tab/>
      </w:r>
      <w:r>
        <w:t>Update of the "E-UTRA CA Configurations" work sheet</w:t>
      </w:r>
      <w:bookmarkEnd w:id="51"/>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2" w:name="_Hlk88050158"/>
      <w:r w:rsidRPr="00B338A1">
        <w:rPr>
          <w:b/>
          <w:bCs/>
        </w:rPr>
        <w:t>CA_1A-3A-5A-7A</w:t>
      </w:r>
      <w:bookmarkEnd w:id="5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3" w:name="_Toc175904668"/>
      <w:r>
        <w:t>6.2.2</w:t>
      </w:r>
      <w:r w:rsidR="00666CC7" w:rsidRPr="00A95FDB">
        <w:tab/>
      </w:r>
      <w:r w:rsidR="00666CC7">
        <w:t>Update of the "Support data" work sheet</w:t>
      </w:r>
      <w:bookmarkEnd w:id="5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4" w:name="_Toc17590466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4"/>
    </w:p>
    <w:p w14:paraId="0EC9D37F" w14:textId="61D966B4" w:rsidR="00E871F8" w:rsidRDefault="00694C7C" w:rsidP="00E871F8">
      <w:pPr>
        <w:pStyle w:val="3"/>
      </w:pPr>
      <w:bookmarkStart w:id="55" w:name="_Toc175904670"/>
      <w:r>
        <w:t>6.3.1</w:t>
      </w:r>
      <w:r w:rsidR="00E871F8" w:rsidRPr="00A95FDB">
        <w:tab/>
      </w:r>
      <w:r w:rsidR="00E871F8">
        <w:t>Update status of E-UTRA CA Configurations</w:t>
      </w:r>
      <w:bookmarkEnd w:id="55"/>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6" w:name="_Hlk128486733"/>
      <w:r w:rsidR="00091D02">
        <w:t xml:space="preserve">TS 36.521-2 [3] </w:t>
      </w:r>
      <w:bookmarkEnd w:id="56"/>
      <w:r w:rsidR="00091D02">
        <w:t>confirming the completion of the E-UTRA CA configuration(s).</w:t>
      </w:r>
    </w:p>
    <w:p w14:paraId="3AF8AB24" w14:textId="40A11D0D" w:rsidR="00E871F8" w:rsidRDefault="00694C7C" w:rsidP="00E871F8">
      <w:pPr>
        <w:pStyle w:val="3"/>
      </w:pPr>
      <w:bookmarkStart w:id="57" w:name="_Toc175904671"/>
      <w:r>
        <w:t>6.3.2</w:t>
      </w:r>
      <w:r w:rsidR="00E871F8" w:rsidRPr="00A95FDB">
        <w:tab/>
      </w:r>
      <w:r w:rsidR="00E871F8">
        <w:t xml:space="preserve">Update </w:t>
      </w:r>
      <w:r w:rsidR="0093397E">
        <w:t>when a RAN5 E-UTRA CA WI is closed</w:t>
      </w:r>
      <w:bookmarkEnd w:id="57"/>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8" w:name="_Toc175904672"/>
      <w:r>
        <w:t>6.3.3</w:t>
      </w:r>
      <w:r w:rsidR="0093397E" w:rsidRPr="00A95FDB">
        <w:tab/>
      </w:r>
      <w:r w:rsidR="0093397E">
        <w:t>Update when all configurations in a RAN5 E-UTRA CA WI have been completed</w:t>
      </w:r>
      <w:bookmarkEnd w:id="58"/>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59" w:name="_Toc175904673"/>
      <w:r>
        <w:t>6.3.4</w:t>
      </w:r>
      <w:r w:rsidR="001C5A18" w:rsidRPr="00A95FDB">
        <w:tab/>
      </w:r>
      <w:r w:rsidR="001C5A18">
        <w:t>Update of Annex B in TS 36.521-2 when status in</w:t>
      </w:r>
      <w:r w:rsidR="00ED0D5B">
        <w:t xml:space="preserve"> PRD20 CA list is changed</w:t>
      </w:r>
      <w:bookmarkEnd w:id="59"/>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0" w:name="_Toc175904674"/>
      <w:r>
        <w:t>6.4</w:t>
      </w:r>
      <w:r w:rsidRPr="00A95FDB">
        <w:tab/>
      </w:r>
      <w:r>
        <w:t>Update the WP template</w:t>
      </w:r>
      <w:bookmarkEnd w:id="60"/>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1" w:name="_Toc175904675"/>
      <w:r>
        <w:t>6.5</w:t>
      </w:r>
      <w:r>
        <w:tab/>
        <w:t>Update when PRD20 rapporteur is changed</w:t>
      </w:r>
      <w:bookmarkEnd w:id="61"/>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2" w:name="_Toc175904676"/>
      <w:r w:rsidRPr="00A95FDB">
        <w:t xml:space="preserve">Annex </w:t>
      </w:r>
      <w:r w:rsidR="009436C1" w:rsidRPr="00A95FDB">
        <w:t>A</w:t>
      </w:r>
      <w:r w:rsidRPr="00A95FDB">
        <w:t xml:space="preserve"> (informative):</w:t>
      </w:r>
      <w:r w:rsidRPr="00A95FDB">
        <w:br/>
        <w:t>Change history</w:t>
      </w:r>
      <w:bookmarkEnd w:id="6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2277" w14:textId="77777777" w:rsidR="00B813DF" w:rsidRDefault="00B813DF">
      <w:r>
        <w:separator/>
      </w:r>
    </w:p>
  </w:endnote>
  <w:endnote w:type="continuationSeparator" w:id="0">
    <w:p w14:paraId="78B433F1" w14:textId="77777777" w:rsidR="00B813DF" w:rsidRDefault="00B8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D54532" w:rsidRDefault="00D5453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7487E" w14:textId="77777777" w:rsidR="00B813DF" w:rsidRDefault="00B813DF">
      <w:r>
        <w:separator/>
      </w:r>
    </w:p>
  </w:footnote>
  <w:footnote w:type="continuationSeparator" w:id="0">
    <w:p w14:paraId="1DB02DDC" w14:textId="77777777" w:rsidR="00B813DF" w:rsidRDefault="00B81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D54532" w:rsidRDefault="00D54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8D1">
      <w:rPr>
        <w:rFonts w:ascii="Arial" w:hAnsi="Arial" w:cs="Arial"/>
        <w:b/>
        <w:noProof/>
        <w:sz w:val="18"/>
        <w:szCs w:val="18"/>
      </w:rPr>
      <w:t>3GPP RAN5 PRD 20 v1.8.0 (2024-09)</w:t>
    </w:r>
    <w:r>
      <w:rPr>
        <w:rFonts w:ascii="Arial" w:hAnsi="Arial" w:cs="Arial"/>
        <w:b/>
        <w:sz w:val="18"/>
        <w:szCs w:val="18"/>
      </w:rPr>
      <w:fldChar w:fldCharType="end"/>
    </w:r>
  </w:p>
  <w:p w14:paraId="63ED5F02" w14:textId="77777777" w:rsidR="00D54532" w:rsidRDefault="00D54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8D1">
      <w:rPr>
        <w:rFonts w:ascii="Arial" w:hAnsi="Arial" w:cs="Arial"/>
        <w:b/>
        <w:noProof/>
        <w:sz w:val="18"/>
        <w:szCs w:val="18"/>
      </w:rPr>
      <w:t>6</w:t>
    </w:r>
    <w:r>
      <w:rPr>
        <w:rFonts w:ascii="Arial" w:hAnsi="Arial" w:cs="Arial"/>
        <w:b/>
        <w:sz w:val="18"/>
        <w:szCs w:val="18"/>
      </w:rPr>
      <w:fldChar w:fldCharType="end"/>
    </w:r>
  </w:p>
  <w:p w14:paraId="2462B8DA" w14:textId="5993A966" w:rsidR="00D54532" w:rsidRDefault="00D54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8D1">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D54532" w:rsidRDefault="00D545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609C"/>
    <w:rsid w:val="003F6F99"/>
    <w:rsid w:val="00401D27"/>
    <w:rsid w:val="00403042"/>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193F"/>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38D1"/>
    <w:rsid w:val="00556CBC"/>
    <w:rsid w:val="00565087"/>
    <w:rsid w:val="00565464"/>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4FDF"/>
    <w:rsid w:val="00616085"/>
    <w:rsid w:val="00623DD5"/>
    <w:rsid w:val="00625D9F"/>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265C"/>
    <w:rsid w:val="00CD4ADD"/>
    <w:rsid w:val="00CD6554"/>
    <w:rsid w:val="00CF3710"/>
    <w:rsid w:val="00D004DF"/>
    <w:rsid w:val="00D020B1"/>
    <w:rsid w:val="00D0453C"/>
    <w:rsid w:val="00D07011"/>
    <w:rsid w:val="00D077B8"/>
    <w:rsid w:val="00D12676"/>
    <w:rsid w:val="00D13542"/>
    <w:rsid w:val="00D15FE7"/>
    <w:rsid w:val="00D34D82"/>
    <w:rsid w:val="00D35298"/>
    <w:rsid w:val="00D4664A"/>
    <w:rsid w:val="00D54532"/>
    <w:rsid w:val="00D57972"/>
    <w:rsid w:val="00D57ACA"/>
    <w:rsid w:val="00D66FDF"/>
    <w:rsid w:val="00D675A9"/>
    <w:rsid w:val="00D67B9F"/>
    <w:rsid w:val="00D70504"/>
    <w:rsid w:val="00D738D6"/>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A5F97"/>
    <w:rsid w:val="00EB273B"/>
    <w:rsid w:val="00EC07B6"/>
    <w:rsid w:val="00EC38A0"/>
    <w:rsid w:val="00EC4A25"/>
    <w:rsid w:val="00ED0D5B"/>
    <w:rsid w:val="00EE16CF"/>
    <w:rsid w:val="00EE2CC6"/>
    <w:rsid w:val="00EF458D"/>
    <w:rsid w:val="00F025A2"/>
    <w:rsid w:val="00F02A12"/>
    <w:rsid w:val="00F04712"/>
    <w:rsid w:val="00F13360"/>
    <w:rsid w:val="00F1708A"/>
    <w:rsid w:val="00F22EC7"/>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ECF9-0C9F-4774-A751-6A6DD05B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22</Pages>
  <Words>5180</Words>
  <Characters>29529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32</cp:revision>
  <cp:lastPrinted>2019-02-25T14:05:00Z</cp:lastPrinted>
  <dcterms:created xsi:type="dcterms:W3CDTF">2023-08-30T08:10:00Z</dcterms:created>
  <dcterms:modified xsi:type="dcterms:W3CDTF">2024-08-30T02:10:00Z</dcterms:modified>
</cp:coreProperties>
</file>